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1D6C4A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1D6C4A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Г.С.; Ftiz@e-pen.ru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15635F" w:rsidRPr="003947ED">
              <w:rPr>
                <w:color w:val="000000"/>
                <w:sz w:val="20"/>
                <w:szCs w:val="20"/>
              </w:rPr>
              <w:t>ОКТМО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</w:tcPr>
          <w:p w:rsidR="00776AA2" w:rsidRPr="003947ED" w:rsidRDefault="001D6C4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776AA2" w:rsidRPr="003947ED" w:rsidRDefault="001D6C4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776AA2" w:rsidRPr="003947ED" w:rsidRDefault="001D6C4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776AA2" w:rsidRPr="003947ED" w:rsidRDefault="001D6C4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776AA2" w:rsidRPr="003947ED" w:rsidRDefault="001D6C4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776AA2" w:rsidRPr="003947ED" w:rsidRDefault="00776AA2" w:rsidP="00367816">
      <w:pPr>
        <w:pStyle w:val="1"/>
      </w:pPr>
    </w:p>
    <w:p w:rsidR="00FB001B" w:rsidRPr="003947ED" w:rsidRDefault="00776AA2" w:rsidP="00367816">
      <w:pPr>
        <w:pStyle w:val="1"/>
      </w:pPr>
      <w:r w:rsidRPr="003947ED">
        <w:t xml:space="preserve">КАРТА № </w:t>
      </w:r>
      <w:fldSimple w:instr=" DOCVARIABLE rm_number \* MERGEFORMAT ">
        <w:r w:rsidR="001D6C4A" w:rsidRPr="001D6C4A">
          <w:rPr>
            <w:b w:val="0"/>
          </w:rPr>
          <w:t xml:space="preserve"> 11091/024 </w:t>
        </w:r>
      </w:fldSimple>
      <w:r w:rsidRPr="003947ED">
        <w:rPr>
          <w:rStyle w:val="aa"/>
          <w:b w:val="0"/>
          <w:u w:val="none"/>
        </w:rPr>
        <w:t> </w:t>
      </w:r>
      <w:r w:rsidR="00FB001B" w:rsidRPr="003947ED">
        <w:rPr>
          <w:caps/>
        </w:rPr>
        <w:br/>
      </w:r>
      <w:r w:rsidRPr="003947ED">
        <w:t>с</w:t>
      </w:r>
      <w:r w:rsidR="004E5FB2" w:rsidRPr="003947ED">
        <w:t>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776AA2" w:rsidRPr="003947ED" w:rsidTr="00C31869">
        <w:tc>
          <w:tcPr>
            <w:tcW w:w="8613" w:type="dxa"/>
            <w:tcBorders>
              <w:bottom w:val="single" w:sz="4" w:space="0" w:color="auto"/>
            </w:tcBorders>
          </w:tcPr>
          <w:p w:rsidR="00776AA2" w:rsidRPr="003947ED" w:rsidRDefault="001D6C4A" w:rsidP="00232C8F">
            <w:r>
              <w:t>Оператор электронно-вычислительных и вычислительных машин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3947ED" w:rsidRDefault="001D6C4A" w:rsidP="00232C8F">
            <w:r>
              <w:t>16199</w:t>
            </w:r>
          </w:p>
        </w:tc>
      </w:tr>
      <w:tr w:rsidR="00776AA2" w:rsidRPr="003947ED" w:rsidTr="00C31869">
        <w:tc>
          <w:tcPr>
            <w:tcW w:w="8613" w:type="dxa"/>
            <w:tcBorders>
              <w:top w:val="single" w:sz="4" w:space="0" w:color="auto"/>
            </w:tcBorders>
          </w:tcPr>
          <w:p w:rsidR="00776AA2" w:rsidRPr="00C31869" w:rsidRDefault="00776AA2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C31869" w:rsidRDefault="00776AA2" w:rsidP="00C31869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776AA2" w:rsidRPr="003947ED" w:rsidRDefault="00776AA2" w:rsidP="00776AA2"/>
    <w:p w:rsidR="00776AA2" w:rsidRPr="003947ED" w:rsidRDefault="00776AA2" w:rsidP="00776AA2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fldSimple w:instr=" DOCVARIABLE ceh_info \* MERGEFORMAT ">
        <w:r w:rsidR="001D6C4A" w:rsidRPr="001D6C4A">
          <w:rPr>
            <w:rStyle w:val="aa"/>
          </w:rPr>
          <w:t xml:space="preserve"> Поликлиника - Административно-хозяйственный персонал</w:t>
        </w:r>
      </w:fldSimple>
      <w:r w:rsidRPr="003947ED">
        <w:rPr>
          <w:rStyle w:val="aa"/>
        </w:rPr>
        <w:t> </w:t>
      </w:r>
    </w:p>
    <w:p w:rsidR="00776AA2" w:rsidRPr="003947ED" w:rsidRDefault="00776AA2" w:rsidP="00776AA2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fldSimple w:instr=" DOCVARIABLE anal_rms \* MERGEFORMAT ">
        <w:r w:rsidR="001D6C4A" w:rsidRPr="001D6C4A">
          <w:rPr>
            <w:rStyle w:val="aa"/>
          </w:rPr>
          <w:t xml:space="preserve">  Отсутствуют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776AA2" w:rsidRPr="003947ED" w:rsidRDefault="00776AA2" w:rsidP="007462E1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</w:t>
      </w:r>
      <w:r w:rsidR="007462E1" w:rsidRPr="003947ED">
        <w:t> </w:t>
      </w:r>
      <w:r w:rsidR="007462E1" w:rsidRPr="003947ED">
        <w:rPr>
          <w:u w:val="single"/>
        </w:rPr>
        <w:t>  </w:t>
      </w:r>
      <w:fldSimple w:instr=" DOCVARIABLE &quot;etks_info&quot; \* MERGEFORMAT ">
        <w:r w:rsidR="001D6C4A" w:rsidRPr="001D6C4A">
          <w:rPr>
            <w:u w:val="single"/>
          </w:rPr>
          <w:t xml:space="preserve">   Тарифно-квалификационные характеристики по общеотраслевым профессиям рабочих, утв. постановлением Министерства труда Российской Федерации от 10 ноября 1992 г. N 31 (в ред. Постановлений Минтруда РФ от 15.01.1993 N 3, от 28.01.1993 N 10, от 05.02.1993 N 17, от 03.03.1993 N 43, от 05.04.1993 N 74, от 05.04.1993 N 75, от 12.07.1993 N 134, от 04.11.1993 N 168, от 28.12.1994 N 88, от 31.01.1997 N 5, от 04.02.1997 N 7, от 01.06.1998 N 19, от 12.08.1998 N 33, от 04.08.2000 N 56, Приказов Минздравсоцразвития РФ от 24.10.2005 N 648, от 24.11.2008 N 665, с изм., внесенными Постановлением Минтруда РФ от 16.07.2003 N 54)</w:t>
        </w:r>
      </w:fldSimple>
      <w:r w:rsidR="007462E1" w:rsidRPr="003947ED">
        <w:rPr>
          <w:u w:val="single"/>
        </w:rPr>
        <w:t xml:space="preserve"> </w:t>
      </w:r>
      <w:r w:rsidR="007462E1" w:rsidRPr="003947ED">
        <w:rPr>
          <w:u w:val="single"/>
        </w:rPr>
        <w:tab/>
        <w:t>   </w:t>
      </w:r>
      <w:r w:rsidRPr="003947ED">
        <w:br/>
      </w:r>
      <w:r w:rsidR="00F31AF6" w:rsidRPr="003947ED">
        <w:rPr>
          <w:color w:val="000000"/>
          <w:sz w:val="20"/>
          <w:szCs w:val="20"/>
          <w:vertAlign w:val="superscript"/>
        </w:rPr>
        <w:t> </w:t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3947ED" w:rsidRDefault="00776AA2" w:rsidP="00776AA2">
      <w:r w:rsidRPr="003947ED">
        <w:rPr>
          <w:b/>
        </w:rPr>
        <w:t>Строка 020.</w:t>
      </w:r>
      <w:r w:rsidRPr="003947ED">
        <w:t xml:space="preserve"> </w:t>
      </w:r>
      <w:r w:rsidR="00F31AF6" w:rsidRPr="003947ED">
        <w:t>Численность</w:t>
      </w:r>
      <w:r w:rsidRPr="003947ED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рабочем месте</w:t>
            </w:r>
          </w:p>
        </w:tc>
        <w:tc>
          <w:tcPr>
            <w:tcW w:w="2268" w:type="dxa"/>
          </w:tcPr>
          <w:p w:rsidR="00776AA2" w:rsidRPr="003947ED" w:rsidRDefault="001D6C4A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3947ED" w:rsidRDefault="001D6C4A" w:rsidP="00C31869">
            <w:pPr>
              <w:jc w:val="center"/>
            </w:pPr>
            <w:r>
              <w:t>-</w:t>
            </w:r>
          </w:p>
        </w:tc>
      </w:tr>
      <w:tr w:rsidR="00776AA2" w:rsidRPr="003947ED" w:rsidTr="00C31869">
        <w:tc>
          <w:tcPr>
            <w:tcW w:w="7338" w:type="dxa"/>
            <w:gridSpan w:val="2"/>
          </w:tcPr>
          <w:p w:rsidR="00776AA2" w:rsidRPr="003947ED" w:rsidRDefault="00776AA2" w:rsidP="00776AA2">
            <w:bookmarkStart w:id="3" w:name="col_rm_table"/>
            <w:bookmarkEnd w:id="3"/>
            <w:r w:rsidRPr="003947ED">
              <w:t>из них: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776AA2" w:rsidRPr="003947ED" w:rsidRDefault="001D6C4A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3947ED" w:rsidRDefault="001D6C4A" w:rsidP="00C31869">
            <w:pPr>
              <w:jc w:val="center"/>
            </w:pPr>
            <w:r>
              <w:t>0</w:t>
            </w:r>
          </w:p>
        </w:tc>
      </w:tr>
      <w:tr w:rsidR="00145419" w:rsidRPr="003947ED" w:rsidTr="00C31869">
        <w:tc>
          <w:tcPr>
            <w:tcW w:w="5070" w:type="dxa"/>
          </w:tcPr>
          <w:p w:rsidR="00145419" w:rsidRPr="003947ED" w:rsidRDefault="00145419" w:rsidP="00776AA2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3947ED" w:rsidRDefault="001D6C4A" w:rsidP="00C31869">
            <w:pPr>
              <w:jc w:val="center"/>
            </w:pPr>
            <w:r>
              <w:t>0</w:t>
            </w:r>
          </w:p>
        </w:tc>
      </w:tr>
    </w:tbl>
    <w:p w:rsidR="000860ED" w:rsidRPr="003947ED" w:rsidRDefault="000860ED" w:rsidP="00776AA2">
      <w:pPr>
        <w:rPr>
          <w:b/>
        </w:rPr>
      </w:pPr>
    </w:p>
    <w:p w:rsidR="00776AA2" w:rsidRPr="003947ED" w:rsidRDefault="00776AA2" w:rsidP="00776AA2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0860ED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0860ED" w:rsidRPr="003947ED" w:rsidRDefault="001D6C4A" w:rsidP="00C31869">
            <w:pPr>
              <w:jc w:val="center"/>
            </w:pPr>
            <w:r>
              <w:t>086-624-083 86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Pr="003947ED" w:rsidRDefault="000860ED" w:rsidP="00AD14A4">
            <w:pPr>
              <w:rPr>
                <w:rStyle w:val="a7"/>
              </w:rPr>
            </w:pPr>
            <w:bookmarkStart w:id="4" w:name="snils_table"/>
            <w:bookmarkEnd w:id="4"/>
          </w:p>
        </w:tc>
      </w:tr>
    </w:tbl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fldSimple w:instr=" DOCVARIABLE oborud \* MERGEFORMAT ">
        <w:r w:rsidR="001D6C4A" w:rsidRPr="001D6C4A">
          <w:rPr>
            <w:rStyle w:val="aa"/>
          </w:rPr>
          <w:t xml:space="preserve"> ПЭВМ </w:t>
        </w:r>
      </w:fldSimple>
      <w:r w:rsidRPr="003947ED">
        <w:rPr>
          <w:rStyle w:val="aa"/>
        </w:rPr>
        <w:t> </w:t>
      </w:r>
    </w:p>
    <w:p w:rsidR="00481C22" w:rsidRPr="003947ED" w:rsidRDefault="00481C22" w:rsidP="00481C22">
      <w:pPr>
        <w:ind w:firstLine="1418"/>
      </w:pPr>
      <w:r w:rsidRPr="003947ED">
        <w:t xml:space="preserve">Используемые </w:t>
      </w:r>
      <w:r w:rsidR="00A7346C" w:rsidRPr="003947ED">
        <w:t xml:space="preserve">материалы и </w:t>
      </w:r>
      <w:r w:rsidRPr="003947ED">
        <w:t>сырье:</w:t>
      </w:r>
      <w:r w:rsidRPr="003947ED">
        <w:rPr>
          <w:rStyle w:val="aa"/>
        </w:rPr>
        <w:t xml:space="preserve"> </w:t>
      </w:r>
      <w:fldSimple w:instr=" DOCVARIABLE tools \* MERGEFORMAT ">
        <w:r w:rsidR="001D6C4A" w:rsidRPr="001D6C4A">
          <w:rPr>
            <w:rStyle w:val="aa"/>
          </w:rPr>
          <w:t xml:space="preserve"> Отсутствуют 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 xml:space="preserve">Класс </w:t>
            </w:r>
            <w:r w:rsidR="00F31AF6" w:rsidRPr="003947ED">
              <w:t>(подкласс)</w:t>
            </w:r>
            <w:r w:rsidRPr="003947ED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Эффективность СИЗ</w:t>
            </w:r>
            <w:r w:rsidR="00F31AF6" w:rsidRPr="003947ED">
              <w:t>*</w:t>
            </w:r>
            <w:r w:rsidRPr="003947ED">
              <w:t>, +/-</w:t>
            </w:r>
            <w:r w:rsidR="00A100AB" w:rsidRPr="003947ED">
              <w:t>/</w:t>
            </w:r>
            <w:r w:rsidR="00A100AB"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03F4A" w:rsidP="00C03F4A">
            <w:pPr>
              <w:pStyle w:val="a8"/>
            </w:pPr>
            <w:r w:rsidRPr="003947ED">
              <w:t>Класс</w:t>
            </w:r>
            <w:r w:rsidR="00F31AF6" w:rsidRPr="003947ED">
              <w:t xml:space="preserve"> (подкласс)</w:t>
            </w:r>
            <w:r w:rsidRPr="003947ED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1D6C4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1D6C4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1D6C4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6" w:name="s030_1"/>
            <w:bookmarkEnd w:id="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1D6C4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1D6C4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1D6C4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7" w:name="s030_2"/>
            <w:bookmarkEnd w:id="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3947ED" w:rsidRDefault="001D6C4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1D6C4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1D6C4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8" w:name="s030_3"/>
            <w:bookmarkEnd w:id="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3947ED" w:rsidRDefault="001D6C4A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1D6C4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1D6C4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9" w:name="s030_4"/>
            <w:bookmarkEnd w:id="9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3947ED" w:rsidRDefault="001D6C4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1D6C4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1D6C4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0" w:name="s030_5"/>
            <w:bookmarkEnd w:id="10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3947ED" w:rsidRDefault="001D6C4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1D6C4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1D6C4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1" w:name="s030_6"/>
            <w:bookmarkEnd w:id="11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3947ED" w:rsidRDefault="001D6C4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1D6C4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1D6C4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2" w:name="s030_7"/>
            <w:bookmarkEnd w:id="12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3947ED" w:rsidRDefault="001D6C4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1D6C4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1D6C4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3" w:name="s030_8"/>
            <w:bookmarkEnd w:id="13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1D6C4A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1D6C4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1D6C4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1D6C4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4" w:name="s030_9"/>
            <w:bookmarkEnd w:id="14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1D6C4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1D6C4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1D6C4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5" w:name="s030_10"/>
            <w:bookmarkEnd w:id="15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3947ED" w:rsidRDefault="001D6C4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1D6C4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1D6C4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6" w:name="s030_11"/>
            <w:bookmarkEnd w:id="1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3947ED" w:rsidRDefault="001D6C4A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1D6C4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1D6C4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7" w:name="s030_12"/>
            <w:bookmarkEnd w:id="1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1D6C4A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1D6C4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1D6C4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1D6C4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8" w:name="s030_13"/>
            <w:bookmarkEnd w:id="1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1D6C4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1D6C4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1D6C4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9" w:name="s030_14"/>
            <w:bookmarkEnd w:id="19"/>
          </w:p>
        </w:tc>
      </w:tr>
      <w:tr w:rsidR="00F31AF6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Pr="003947ED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31AF6" w:rsidRPr="003947ED" w:rsidRDefault="001D6C4A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F31AF6" w:rsidRPr="003947ED" w:rsidRDefault="00F31AF6" w:rsidP="00F31AF6">
            <w:pPr>
              <w:pStyle w:val="a8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3947ED" w:rsidRDefault="001D6C4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3947ED" w:rsidRDefault="00F31AF6" w:rsidP="007657D5">
            <w:pPr>
              <w:pStyle w:val="a8"/>
            </w:pPr>
            <w:bookmarkStart w:id="21" w:name="s030_itog"/>
            <w:bookmarkEnd w:id="21"/>
          </w:p>
        </w:tc>
      </w:tr>
    </w:tbl>
    <w:p w:rsidR="00481C22" w:rsidRPr="003947ED" w:rsidRDefault="00F31AF6" w:rsidP="00481C22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481C22" w:rsidRPr="003947ED" w:rsidRDefault="00481C22" w:rsidP="00481C22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481C22" w:rsidRPr="003947ED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8E70C1" w:rsidP="00481C22">
            <w:pPr>
              <w:pStyle w:val="a8"/>
            </w:pPr>
            <w:r w:rsidRPr="003947ED">
              <w:t>№</w:t>
            </w:r>
            <w:r w:rsidR="00481C22"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F31AF6" w:rsidP="00F31AF6">
            <w:pPr>
              <w:pStyle w:val="a8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 xml:space="preserve">По </w:t>
            </w:r>
            <w:r w:rsidR="008E70C1" w:rsidRPr="003947ED">
              <w:t xml:space="preserve">результатам оценки </w:t>
            </w:r>
            <w:r w:rsidRPr="003947ED">
              <w:t>условий труда</w:t>
            </w:r>
          </w:p>
        </w:tc>
      </w:tr>
      <w:tr w:rsidR="00481C22" w:rsidRPr="003947ED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2" w:name="s040_1"/>
            <w:bookmarkEnd w:id="22"/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 xml:space="preserve">Повышенная оплата труда </w:t>
            </w:r>
            <w:r w:rsidR="00F31AF6" w:rsidRPr="003947ED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D6C4A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CF3263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CF3263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3" w:name="s040_2"/>
            <w:bookmarkEnd w:id="23"/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D6C4A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CF3263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CF3263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4" w:name="s040_3"/>
            <w:bookmarkEnd w:id="24"/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D6C4A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CF3263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CF3263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5" w:name="s040_4"/>
            <w:bookmarkEnd w:id="25"/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Мо</w:t>
            </w:r>
            <w:r w:rsidR="008E70C1" w:rsidRPr="003947ED">
              <w:t xml:space="preserve">локо или другие </w:t>
            </w:r>
            <w:r w:rsidRPr="003947ED">
              <w:t>равноценные пищевые</w:t>
            </w:r>
            <w:r w:rsidR="008E70C1" w:rsidRPr="003947ED">
              <w:t xml:space="preserve"> </w:t>
            </w:r>
            <w:r w:rsidRPr="003947ED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D6C4A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CF3263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CF3263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6" w:name="s040_5"/>
            <w:bookmarkEnd w:id="26"/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E70C1" w:rsidP="001456F8">
            <w:pPr>
              <w:pStyle w:val="a8"/>
              <w:jc w:val="left"/>
            </w:pPr>
            <w:r w:rsidRPr="003947ED">
              <w:t xml:space="preserve">Лечебно - профилактическое </w:t>
            </w:r>
            <w:r w:rsidR="00481C22" w:rsidRPr="003947ED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D6C4A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CF3263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CF3263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7" w:name="s040_6"/>
            <w:bookmarkEnd w:id="27"/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3947ED">
            <w:pPr>
              <w:pStyle w:val="a8"/>
              <w:jc w:val="left"/>
            </w:pPr>
            <w:r w:rsidRPr="003947ED">
              <w:t xml:space="preserve">Право на досрочное назначение </w:t>
            </w:r>
            <w:r w:rsidR="003947ED"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D6C4A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CF3263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CF3263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8" w:name="s040_7"/>
            <w:bookmarkEnd w:id="28"/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D6C4A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CF3263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CF3263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3.2.2.4.</w:t>
            </w:r>
          </w:p>
        </w:tc>
      </w:tr>
    </w:tbl>
    <w:p w:rsidR="00481C22" w:rsidRPr="003947ED" w:rsidRDefault="00481C22" w:rsidP="00481C22">
      <w:pPr>
        <w:rPr>
          <w:rStyle w:val="a7"/>
        </w:rPr>
      </w:pPr>
    </w:p>
    <w:p w:rsidR="00481C22" w:rsidRPr="003947ED" w:rsidRDefault="00481C22" w:rsidP="007462E1">
      <w:pPr>
        <w:jc w:val="both"/>
      </w:pPr>
      <w:r w:rsidRPr="003947ED">
        <w:rPr>
          <w:b/>
        </w:rPr>
        <w:t>Строка 050.</w:t>
      </w:r>
      <w:r w:rsidR="00F31AF6" w:rsidRPr="003947ED">
        <w:t xml:space="preserve"> Рекомендации по улучшению </w:t>
      </w:r>
      <w:r w:rsidRPr="003947ED">
        <w:t>условий труда, по режима</w:t>
      </w:r>
      <w:r w:rsidR="000024F1" w:rsidRPr="003947ED">
        <w:t>м</w:t>
      </w:r>
      <w:r w:rsidRPr="003947ED">
        <w:t xml:space="preserve"> труда и</w:t>
      </w:r>
      <w:r w:rsidR="008E70C1" w:rsidRPr="003947ED">
        <w:t xml:space="preserve"> </w:t>
      </w:r>
      <w:r w:rsidRPr="003947ED">
        <w:t>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>
        <w:r w:rsidR="002B45A1" w:rsidRPr="002B45A1">
          <w:rPr>
            <w:i/>
            <w:u w:val="single"/>
          </w:rPr>
          <w:t>1.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да (Допуск инвалидов к выполнению работ осуществляется по медицинским показаниям в строгом соответствии с картой ИПР (индивидуальной программой реабилитации инвалида, выдаваемой Федеральными Государственными Учреждениями медико-социальной экспертизы).);</w:t>
        </w:r>
        <w:r w:rsidR="002B45A1" w:rsidRPr="002B45A1">
          <w:rPr>
            <w:i/>
            <w:u w:val="single"/>
          </w:rPr>
          <w:tab/>
          <w:t>   </w:t>
        </w:r>
        <w:r w:rsidR="002B45A1" w:rsidRPr="002B45A1">
          <w:rPr>
            <w:i/>
            <w:u w:val="single"/>
          </w:rPr>
          <w:br/>
          <w:t xml:space="preserve"> 2. Рекомендуемые режимы труда и отдыха: в соответствии с графиком работы организации;</w:t>
        </w:r>
        <w:r w:rsidR="002B45A1" w:rsidRPr="002B45A1">
          <w:rPr>
            <w:i/>
            <w:u w:val="single"/>
          </w:rPr>
          <w:tab/>
          <w:t>   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3C5C39" w:rsidRPr="003947ED" w:rsidRDefault="003C5C39" w:rsidP="003C5C39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>
        <w:r w:rsidR="002B45A1" w:rsidRPr="002B45A1">
          <w:rPr>
            <w:u w:val="single"/>
          </w:rPr>
          <w:t>24.11.2016</w:t>
        </w:r>
      </w:fldSimple>
      <w:r w:rsidRPr="003947ED">
        <w:rPr>
          <w:u w:val="single"/>
        </w:rPr>
        <w:t xml:space="preserve">    </w:t>
      </w:r>
    </w:p>
    <w:p w:rsidR="00481C22" w:rsidRPr="003947ED" w:rsidRDefault="00481C22" w:rsidP="00481C22"/>
    <w:p w:rsidR="003C5C39" w:rsidRPr="003947ED" w:rsidRDefault="003C5C39" w:rsidP="003C5C39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1D6C4A" w:rsidP="004E51DC">
            <w:pPr>
              <w:pStyle w:val="a8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1D6C4A" w:rsidP="004E51DC">
            <w:pPr>
              <w:pStyle w:val="a8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0" w:name="s070_1"/>
            <w:bookmarkEnd w:id="30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3C5C39" w:rsidP="003C5C39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1D6C4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1D6C4A" w:rsidP="004E51DC">
            <w:pPr>
              <w:pStyle w:val="a8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1D6C4A" w:rsidP="004E51DC">
            <w:pPr>
              <w:pStyle w:val="a8"/>
            </w:pPr>
            <w:r>
              <w:t>Жукова Елена Александровна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1D6C4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2" w:name="s070_2"/>
            <w:bookmarkEnd w:id="32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835248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1D6C4A" w:rsidRPr="001D6C4A" w:rsidTr="001D6C4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D6C4A" w:rsidRPr="001D6C4A" w:rsidRDefault="001D6C4A" w:rsidP="004E51DC">
            <w:pPr>
              <w:pStyle w:val="a8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D6C4A" w:rsidRPr="001D6C4A" w:rsidRDefault="001D6C4A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D6C4A" w:rsidRPr="001D6C4A" w:rsidRDefault="001D6C4A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D6C4A" w:rsidRPr="001D6C4A" w:rsidRDefault="001D6C4A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D6C4A" w:rsidRPr="001D6C4A" w:rsidRDefault="001D6C4A" w:rsidP="004E51DC">
            <w:pPr>
              <w:pStyle w:val="a8"/>
            </w:pPr>
            <w:r>
              <w:t>Гаврилина Наталья Михайловна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D6C4A" w:rsidRPr="001D6C4A" w:rsidRDefault="001D6C4A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D6C4A" w:rsidRPr="001D6C4A" w:rsidRDefault="001D6C4A" w:rsidP="004E51DC">
            <w:pPr>
              <w:pStyle w:val="a8"/>
            </w:pPr>
          </w:p>
        </w:tc>
      </w:tr>
      <w:tr w:rsidR="001D6C4A" w:rsidRPr="001D6C4A" w:rsidTr="001D6C4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1D6C4A" w:rsidRPr="001D6C4A" w:rsidRDefault="001D6C4A" w:rsidP="004E51DC">
            <w:pPr>
              <w:pStyle w:val="a8"/>
              <w:rPr>
                <w:vertAlign w:val="superscript"/>
              </w:rPr>
            </w:pPr>
            <w:r w:rsidRPr="001D6C4A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D6C4A" w:rsidRPr="001D6C4A" w:rsidRDefault="001D6C4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D6C4A" w:rsidRPr="001D6C4A" w:rsidRDefault="001D6C4A" w:rsidP="004E51DC">
            <w:pPr>
              <w:pStyle w:val="a8"/>
              <w:rPr>
                <w:vertAlign w:val="superscript"/>
              </w:rPr>
            </w:pPr>
            <w:r w:rsidRPr="001D6C4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D6C4A" w:rsidRPr="001D6C4A" w:rsidRDefault="001D6C4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D6C4A" w:rsidRPr="001D6C4A" w:rsidRDefault="001D6C4A" w:rsidP="004E51DC">
            <w:pPr>
              <w:pStyle w:val="a8"/>
              <w:rPr>
                <w:vertAlign w:val="superscript"/>
              </w:rPr>
            </w:pPr>
            <w:r w:rsidRPr="001D6C4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D6C4A" w:rsidRPr="001D6C4A" w:rsidRDefault="001D6C4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D6C4A" w:rsidRPr="001D6C4A" w:rsidRDefault="001D6C4A" w:rsidP="004E51DC">
            <w:pPr>
              <w:pStyle w:val="a8"/>
              <w:rPr>
                <w:vertAlign w:val="superscript"/>
              </w:rPr>
            </w:pPr>
            <w:r w:rsidRPr="001D6C4A">
              <w:rPr>
                <w:vertAlign w:val="superscript"/>
              </w:rPr>
              <w:t>(дата)</w:t>
            </w:r>
          </w:p>
        </w:tc>
      </w:tr>
      <w:tr w:rsidR="001D6C4A" w:rsidRPr="001D6C4A" w:rsidTr="001D6C4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D6C4A" w:rsidRPr="001D6C4A" w:rsidRDefault="001D6C4A" w:rsidP="004E51DC">
            <w:pPr>
              <w:pStyle w:val="a8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D6C4A" w:rsidRPr="001D6C4A" w:rsidRDefault="001D6C4A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D6C4A" w:rsidRPr="001D6C4A" w:rsidRDefault="001D6C4A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D6C4A" w:rsidRPr="001D6C4A" w:rsidRDefault="001D6C4A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D6C4A" w:rsidRPr="001D6C4A" w:rsidRDefault="001D6C4A" w:rsidP="004E51DC">
            <w:pPr>
              <w:pStyle w:val="a8"/>
            </w:pPr>
            <w:r>
              <w:t>Скугарова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D6C4A" w:rsidRPr="001D6C4A" w:rsidRDefault="001D6C4A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D6C4A" w:rsidRPr="001D6C4A" w:rsidRDefault="001D6C4A" w:rsidP="004E51DC">
            <w:pPr>
              <w:pStyle w:val="a8"/>
            </w:pPr>
          </w:p>
        </w:tc>
      </w:tr>
      <w:tr w:rsidR="001D6C4A" w:rsidRPr="001D6C4A" w:rsidTr="001D6C4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1D6C4A" w:rsidRPr="001D6C4A" w:rsidRDefault="001D6C4A" w:rsidP="004E51DC">
            <w:pPr>
              <w:pStyle w:val="a8"/>
              <w:rPr>
                <w:vertAlign w:val="superscript"/>
              </w:rPr>
            </w:pPr>
            <w:r w:rsidRPr="001D6C4A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D6C4A" w:rsidRPr="001D6C4A" w:rsidRDefault="001D6C4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D6C4A" w:rsidRPr="001D6C4A" w:rsidRDefault="001D6C4A" w:rsidP="004E51DC">
            <w:pPr>
              <w:pStyle w:val="a8"/>
              <w:rPr>
                <w:vertAlign w:val="superscript"/>
              </w:rPr>
            </w:pPr>
            <w:r w:rsidRPr="001D6C4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D6C4A" w:rsidRPr="001D6C4A" w:rsidRDefault="001D6C4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D6C4A" w:rsidRPr="001D6C4A" w:rsidRDefault="001D6C4A" w:rsidP="004E51DC">
            <w:pPr>
              <w:pStyle w:val="a8"/>
              <w:rPr>
                <w:vertAlign w:val="superscript"/>
              </w:rPr>
            </w:pPr>
            <w:r w:rsidRPr="001D6C4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D6C4A" w:rsidRPr="001D6C4A" w:rsidRDefault="001D6C4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D6C4A" w:rsidRPr="001D6C4A" w:rsidRDefault="001D6C4A" w:rsidP="004E51DC">
            <w:pPr>
              <w:pStyle w:val="a8"/>
              <w:rPr>
                <w:vertAlign w:val="superscript"/>
              </w:rPr>
            </w:pPr>
            <w:r w:rsidRPr="001D6C4A">
              <w:rPr>
                <w:vertAlign w:val="superscript"/>
              </w:rPr>
              <w:t>(дата)</w:t>
            </w:r>
          </w:p>
        </w:tc>
      </w:tr>
      <w:tr w:rsidR="001D6C4A" w:rsidRPr="001D6C4A" w:rsidTr="001D6C4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D6C4A" w:rsidRPr="001D6C4A" w:rsidRDefault="001D6C4A" w:rsidP="004E51DC">
            <w:pPr>
              <w:pStyle w:val="a8"/>
            </w:pPr>
            <w:r>
              <w:t>Специалист службы охраны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D6C4A" w:rsidRPr="001D6C4A" w:rsidRDefault="001D6C4A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D6C4A" w:rsidRPr="001D6C4A" w:rsidRDefault="001D6C4A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D6C4A" w:rsidRPr="001D6C4A" w:rsidRDefault="001D6C4A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D6C4A" w:rsidRPr="001D6C4A" w:rsidRDefault="001D6C4A" w:rsidP="004E51DC">
            <w:pPr>
              <w:pStyle w:val="a8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D6C4A" w:rsidRPr="001D6C4A" w:rsidRDefault="001D6C4A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D6C4A" w:rsidRPr="001D6C4A" w:rsidRDefault="001D6C4A" w:rsidP="004E51DC">
            <w:pPr>
              <w:pStyle w:val="a8"/>
            </w:pPr>
          </w:p>
        </w:tc>
      </w:tr>
      <w:tr w:rsidR="001D6C4A" w:rsidRPr="001D6C4A" w:rsidTr="001D6C4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1D6C4A" w:rsidRPr="001D6C4A" w:rsidRDefault="001D6C4A" w:rsidP="004E51DC">
            <w:pPr>
              <w:pStyle w:val="a8"/>
              <w:rPr>
                <w:vertAlign w:val="superscript"/>
              </w:rPr>
            </w:pPr>
            <w:r w:rsidRPr="001D6C4A">
              <w:rPr>
                <w:vertAlign w:val="superscript"/>
              </w:rPr>
              <w:lastRenderedPageBreak/>
              <w:t>(должность)</w:t>
            </w:r>
          </w:p>
        </w:tc>
        <w:tc>
          <w:tcPr>
            <w:tcW w:w="283" w:type="dxa"/>
          </w:tcPr>
          <w:p w:rsidR="001D6C4A" w:rsidRPr="001D6C4A" w:rsidRDefault="001D6C4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D6C4A" w:rsidRPr="001D6C4A" w:rsidRDefault="001D6C4A" w:rsidP="004E51DC">
            <w:pPr>
              <w:pStyle w:val="a8"/>
              <w:rPr>
                <w:vertAlign w:val="superscript"/>
              </w:rPr>
            </w:pPr>
            <w:r w:rsidRPr="001D6C4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D6C4A" w:rsidRPr="001D6C4A" w:rsidRDefault="001D6C4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D6C4A" w:rsidRPr="001D6C4A" w:rsidRDefault="001D6C4A" w:rsidP="004E51DC">
            <w:pPr>
              <w:pStyle w:val="a8"/>
              <w:rPr>
                <w:vertAlign w:val="superscript"/>
              </w:rPr>
            </w:pPr>
            <w:r w:rsidRPr="001D6C4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D6C4A" w:rsidRPr="001D6C4A" w:rsidRDefault="001D6C4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D6C4A" w:rsidRPr="001D6C4A" w:rsidRDefault="001D6C4A" w:rsidP="004E51DC">
            <w:pPr>
              <w:pStyle w:val="a8"/>
              <w:rPr>
                <w:vertAlign w:val="superscript"/>
              </w:rPr>
            </w:pPr>
            <w:r w:rsidRPr="001D6C4A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5F6B08" w:rsidP="003C5C39">
      <w:r w:rsidRPr="003947ED">
        <w:t>Эксперт(-ы) организации, проводившей специальную оценку условий труда</w:t>
      </w:r>
      <w:r w:rsidR="003C5C39" w:rsidRPr="003947ED">
        <w:t>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CF3263" w:rsidTr="00CF3263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CF3263" w:rsidRDefault="00CF3263" w:rsidP="003C5C39">
            <w:pPr>
              <w:pStyle w:val="a8"/>
            </w:pPr>
            <w:r w:rsidRPr="00CF3263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CF3263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CF3263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CF3263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CF3263" w:rsidRDefault="00CF3263" w:rsidP="003C5C39">
            <w:pPr>
              <w:pStyle w:val="a8"/>
            </w:pPr>
            <w:r w:rsidRPr="00CF3263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CF3263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CF3263" w:rsidRDefault="002B45A1" w:rsidP="003C5C39">
            <w:pPr>
              <w:pStyle w:val="a8"/>
            </w:pPr>
            <w:r>
              <w:t>24.11.2016</w:t>
            </w:r>
          </w:p>
        </w:tc>
      </w:tr>
      <w:tr w:rsidR="00EF07A3" w:rsidRPr="00CF3263" w:rsidTr="00C3186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EF07A3" w:rsidRPr="00CF3263" w:rsidRDefault="00CF3263" w:rsidP="003C5C39">
            <w:pPr>
              <w:pStyle w:val="a8"/>
              <w:rPr>
                <w:b/>
                <w:vertAlign w:val="superscript"/>
              </w:rPr>
            </w:pPr>
            <w:r w:rsidRPr="00CF326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EF07A3" w:rsidRPr="00CF3263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EF07A3" w:rsidRPr="00CF3263" w:rsidRDefault="00CF3263" w:rsidP="00EF07A3">
            <w:pPr>
              <w:pStyle w:val="a8"/>
              <w:rPr>
                <w:b/>
                <w:vertAlign w:val="superscript"/>
              </w:rPr>
            </w:pPr>
            <w:r w:rsidRPr="00CF326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07A3" w:rsidRPr="00CF3263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3" w:name="fio_users"/>
            <w:bookmarkEnd w:id="33"/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EF07A3" w:rsidRPr="00CF3263" w:rsidRDefault="00CF3263" w:rsidP="00EF07A3">
            <w:pPr>
              <w:pStyle w:val="a8"/>
              <w:rPr>
                <w:b/>
                <w:vertAlign w:val="superscript"/>
              </w:rPr>
            </w:pPr>
            <w:r w:rsidRPr="00CF3263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EF07A3" w:rsidRPr="00CF3263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EF07A3" w:rsidRPr="00CF3263" w:rsidRDefault="00CF3263" w:rsidP="00EF07A3">
            <w:pPr>
              <w:pStyle w:val="a8"/>
              <w:rPr>
                <w:vertAlign w:val="superscript"/>
              </w:rPr>
            </w:pPr>
            <w:r w:rsidRPr="00CF3263">
              <w:rPr>
                <w:vertAlign w:val="superscript"/>
              </w:rPr>
              <w:t>(дата)</w:t>
            </w:r>
          </w:p>
        </w:tc>
      </w:tr>
    </w:tbl>
    <w:p w:rsidR="007462E1" w:rsidRPr="003947ED" w:rsidRDefault="007462E1" w:rsidP="007462E1"/>
    <w:p w:rsidR="003C5C39" w:rsidRPr="003947ED" w:rsidRDefault="003C5C39" w:rsidP="007462E1">
      <w:r w:rsidRPr="003947ED">
        <w:t xml:space="preserve">С результатами </w:t>
      </w:r>
      <w:r w:rsidR="005F6B08" w:rsidRPr="003947ED">
        <w:t xml:space="preserve">специальной </w:t>
      </w:r>
      <w:r w:rsidRPr="003947ED">
        <w:t>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3C5C39" w:rsidRPr="003947ED" w:rsidTr="001D6C4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4" w:name="fio_rabs"/>
            <w:bookmarkEnd w:id="34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3947ED" w:rsidRDefault="001D6C4A" w:rsidP="004E51DC">
            <w:pPr>
              <w:pStyle w:val="a8"/>
            </w:pPr>
            <w:r>
              <w:t>Разумова Елена Геннадьевна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EF07A3" w:rsidRPr="003947ED" w:rsidTr="001D6C4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bookmarkStart w:id="35" w:name="s070_3"/>
            <w:bookmarkEnd w:id="35"/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3947ED" w:rsidRDefault="001D6C4A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1D6C4A" w:rsidRPr="001D6C4A" w:rsidTr="001D6C4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D6C4A" w:rsidRPr="001D6C4A" w:rsidRDefault="001D6C4A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D6C4A" w:rsidRPr="001D6C4A" w:rsidRDefault="001D6C4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D6C4A" w:rsidRPr="001D6C4A" w:rsidRDefault="001D6C4A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D6C4A" w:rsidRPr="001D6C4A" w:rsidRDefault="001D6C4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D6C4A" w:rsidRPr="001D6C4A" w:rsidRDefault="001D6C4A" w:rsidP="004E51DC">
            <w:pPr>
              <w:pStyle w:val="a8"/>
            </w:pPr>
          </w:p>
        </w:tc>
      </w:tr>
      <w:tr w:rsidR="001D6C4A" w:rsidRPr="001D6C4A" w:rsidTr="001D6C4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D6C4A" w:rsidRPr="001D6C4A" w:rsidRDefault="001D6C4A" w:rsidP="004E51DC">
            <w:pPr>
              <w:pStyle w:val="a8"/>
              <w:rPr>
                <w:vertAlign w:val="superscript"/>
              </w:rPr>
            </w:pPr>
            <w:r w:rsidRPr="001D6C4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D6C4A" w:rsidRPr="001D6C4A" w:rsidRDefault="001D6C4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1D6C4A" w:rsidRPr="001D6C4A" w:rsidRDefault="001D6C4A" w:rsidP="00EF07A3">
            <w:pPr>
              <w:pStyle w:val="a8"/>
              <w:rPr>
                <w:vertAlign w:val="superscript"/>
              </w:rPr>
            </w:pPr>
            <w:r w:rsidRPr="001D6C4A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D6C4A" w:rsidRPr="001D6C4A" w:rsidRDefault="001D6C4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1D6C4A" w:rsidRPr="001D6C4A" w:rsidRDefault="001D6C4A" w:rsidP="004E51DC">
            <w:pPr>
              <w:pStyle w:val="a8"/>
              <w:rPr>
                <w:vertAlign w:val="superscript"/>
              </w:rPr>
            </w:pPr>
            <w:r w:rsidRPr="001D6C4A">
              <w:rPr>
                <w:vertAlign w:val="superscript"/>
              </w:rPr>
              <w:t>(дата)</w:t>
            </w:r>
          </w:p>
        </w:tc>
      </w:tr>
      <w:tr w:rsidR="001D6C4A" w:rsidRPr="001D6C4A" w:rsidTr="001D6C4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D6C4A" w:rsidRPr="001D6C4A" w:rsidRDefault="001D6C4A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D6C4A" w:rsidRPr="001D6C4A" w:rsidRDefault="001D6C4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D6C4A" w:rsidRPr="001D6C4A" w:rsidRDefault="001D6C4A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D6C4A" w:rsidRPr="001D6C4A" w:rsidRDefault="001D6C4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D6C4A" w:rsidRPr="001D6C4A" w:rsidRDefault="001D6C4A" w:rsidP="004E51DC">
            <w:pPr>
              <w:pStyle w:val="a8"/>
            </w:pPr>
          </w:p>
        </w:tc>
      </w:tr>
      <w:tr w:rsidR="001D6C4A" w:rsidRPr="001D6C4A" w:rsidTr="001D6C4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D6C4A" w:rsidRPr="001D6C4A" w:rsidRDefault="001D6C4A" w:rsidP="004E51DC">
            <w:pPr>
              <w:pStyle w:val="a8"/>
              <w:rPr>
                <w:vertAlign w:val="superscript"/>
              </w:rPr>
            </w:pPr>
            <w:r w:rsidRPr="001D6C4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D6C4A" w:rsidRPr="001D6C4A" w:rsidRDefault="001D6C4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1D6C4A" w:rsidRPr="001D6C4A" w:rsidRDefault="001D6C4A" w:rsidP="00EF07A3">
            <w:pPr>
              <w:pStyle w:val="a8"/>
              <w:rPr>
                <w:vertAlign w:val="superscript"/>
              </w:rPr>
            </w:pPr>
            <w:r w:rsidRPr="001D6C4A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D6C4A" w:rsidRPr="001D6C4A" w:rsidRDefault="001D6C4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1D6C4A" w:rsidRPr="001D6C4A" w:rsidRDefault="001D6C4A" w:rsidP="004E51DC">
            <w:pPr>
              <w:pStyle w:val="a8"/>
              <w:rPr>
                <w:vertAlign w:val="superscript"/>
              </w:rPr>
            </w:pPr>
            <w:r w:rsidRPr="001D6C4A">
              <w:rPr>
                <w:vertAlign w:val="superscript"/>
              </w:rPr>
              <w:t>(дата)</w:t>
            </w:r>
          </w:p>
        </w:tc>
      </w:tr>
      <w:tr w:rsidR="001D6C4A" w:rsidRPr="001D6C4A" w:rsidTr="001D6C4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D6C4A" w:rsidRPr="001D6C4A" w:rsidRDefault="001D6C4A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D6C4A" w:rsidRPr="001D6C4A" w:rsidRDefault="001D6C4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D6C4A" w:rsidRPr="001D6C4A" w:rsidRDefault="001D6C4A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D6C4A" w:rsidRPr="001D6C4A" w:rsidRDefault="001D6C4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D6C4A" w:rsidRPr="001D6C4A" w:rsidRDefault="001D6C4A" w:rsidP="004E51DC">
            <w:pPr>
              <w:pStyle w:val="a8"/>
            </w:pPr>
          </w:p>
        </w:tc>
      </w:tr>
      <w:tr w:rsidR="001D6C4A" w:rsidRPr="001D6C4A" w:rsidTr="001D6C4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D6C4A" w:rsidRPr="001D6C4A" w:rsidRDefault="001D6C4A" w:rsidP="004E51DC">
            <w:pPr>
              <w:pStyle w:val="a8"/>
              <w:rPr>
                <w:vertAlign w:val="superscript"/>
              </w:rPr>
            </w:pPr>
            <w:r w:rsidRPr="001D6C4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D6C4A" w:rsidRPr="001D6C4A" w:rsidRDefault="001D6C4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1D6C4A" w:rsidRPr="001D6C4A" w:rsidRDefault="001D6C4A" w:rsidP="00EF07A3">
            <w:pPr>
              <w:pStyle w:val="a8"/>
              <w:rPr>
                <w:vertAlign w:val="superscript"/>
              </w:rPr>
            </w:pPr>
            <w:r w:rsidRPr="001D6C4A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D6C4A" w:rsidRPr="001D6C4A" w:rsidRDefault="001D6C4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1D6C4A" w:rsidRPr="001D6C4A" w:rsidRDefault="001D6C4A" w:rsidP="004E51DC">
            <w:pPr>
              <w:pStyle w:val="a8"/>
              <w:rPr>
                <w:vertAlign w:val="superscript"/>
              </w:rPr>
            </w:pPr>
            <w:r w:rsidRPr="001D6C4A">
              <w:rPr>
                <w:vertAlign w:val="superscript"/>
              </w:rPr>
              <w:t>(дата)</w:t>
            </w:r>
          </w:p>
        </w:tc>
      </w:tr>
      <w:tr w:rsidR="001D6C4A" w:rsidRPr="001D6C4A" w:rsidTr="001D6C4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D6C4A" w:rsidRPr="001D6C4A" w:rsidRDefault="001D6C4A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D6C4A" w:rsidRPr="001D6C4A" w:rsidRDefault="001D6C4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D6C4A" w:rsidRPr="001D6C4A" w:rsidRDefault="001D6C4A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D6C4A" w:rsidRPr="001D6C4A" w:rsidRDefault="001D6C4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D6C4A" w:rsidRPr="001D6C4A" w:rsidRDefault="001D6C4A" w:rsidP="004E51DC">
            <w:pPr>
              <w:pStyle w:val="a8"/>
            </w:pPr>
          </w:p>
        </w:tc>
      </w:tr>
      <w:tr w:rsidR="001D6C4A" w:rsidRPr="001D6C4A" w:rsidTr="001D6C4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D6C4A" w:rsidRPr="001D6C4A" w:rsidRDefault="001D6C4A" w:rsidP="004E51DC">
            <w:pPr>
              <w:pStyle w:val="a8"/>
              <w:rPr>
                <w:vertAlign w:val="superscript"/>
              </w:rPr>
            </w:pPr>
            <w:r w:rsidRPr="001D6C4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D6C4A" w:rsidRPr="001D6C4A" w:rsidRDefault="001D6C4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1D6C4A" w:rsidRPr="001D6C4A" w:rsidRDefault="001D6C4A" w:rsidP="00EF07A3">
            <w:pPr>
              <w:pStyle w:val="a8"/>
              <w:rPr>
                <w:vertAlign w:val="superscript"/>
              </w:rPr>
            </w:pPr>
            <w:r w:rsidRPr="001D6C4A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D6C4A" w:rsidRPr="001D6C4A" w:rsidRDefault="001D6C4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1D6C4A" w:rsidRPr="001D6C4A" w:rsidRDefault="001D6C4A" w:rsidP="004E51DC">
            <w:pPr>
              <w:pStyle w:val="a8"/>
              <w:rPr>
                <w:vertAlign w:val="superscript"/>
              </w:rPr>
            </w:pPr>
            <w:r w:rsidRPr="001D6C4A">
              <w:rPr>
                <w:vertAlign w:val="superscript"/>
              </w:rPr>
              <w:t>(дата)</w:t>
            </w:r>
          </w:p>
        </w:tc>
      </w:tr>
      <w:tr w:rsidR="001D6C4A" w:rsidRPr="001D6C4A" w:rsidTr="001D6C4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D6C4A" w:rsidRPr="001D6C4A" w:rsidRDefault="001D6C4A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D6C4A" w:rsidRPr="001D6C4A" w:rsidRDefault="001D6C4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D6C4A" w:rsidRPr="001D6C4A" w:rsidRDefault="001D6C4A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D6C4A" w:rsidRPr="001D6C4A" w:rsidRDefault="001D6C4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D6C4A" w:rsidRPr="001D6C4A" w:rsidRDefault="001D6C4A" w:rsidP="004E51DC">
            <w:pPr>
              <w:pStyle w:val="a8"/>
            </w:pPr>
          </w:p>
        </w:tc>
      </w:tr>
      <w:tr w:rsidR="001D6C4A" w:rsidRPr="001D6C4A" w:rsidTr="001D6C4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D6C4A" w:rsidRPr="001D6C4A" w:rsidRDefault="001D6C4A" w:rsidP="004E51DC">
            <w:pPr>
              <w:pStyle w:val="a8"/>
              <w:rPr>
                <w:vertAlign w:val="superscript"/>
              </w:rPr>
            </w:pPr>
            <w:r w:rsidRPr="001D6C4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D6C4A" w:rsidRPr="001D6C4A" w:rsidRDefault="001D6C4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1D6C4A" w:rsidRPr="001D6C4A" w:rsidRDefault="001D6C4A" w:rsidP="00EF07A3">
            <w:pPr>
              <w:pStyle w:val="a8"/>
              <w:rPr>
                <w:vertAlign w:val="superscript"/>
              </w:rPr>
            </w:pPr>
            <w:r w:rsidRPr="001D6C4A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D6C4A" w:rsidRPr="001D6C4A" w:rsidRDefault="001D6C4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1D6C4A" w:rsidRPr="001D6C4A" w:rsidRDefault="001D6C4A" w:rsidP="004E51DC">
            <w:pPr>
              <w:pStyle w:val="a8"/>
              <w:rPr>
                <w:vertAlign w:val="superscript"/>
              </w:rPr>
            </w:pPr>
            <w:r w:rsidRPr="001D6C4A">
              <w:rPr>
                <w:vertAlign w:val="superscript"/>
              </w:rPr>
              <w:t>(дата)</w:t>
            </w:r>
          </w:p>
        </w:tc>
      </w:tr>
    </w:tbl>
    <w:p w:rsidR="007D1852" w:rsidRPr="003947ED" w:rsidRDefault="007D1852" w:rsidP="003C5C39"/>
    <w:sectPr w:rsidR="007D1852" w:rsidRPr="003947ED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3263" w:rsidRDefault="00CF3263" w:rsidP="0076042D">
      <w:pPr>
        <w:pStyle w:val="a9"/>
      </w:pPr>
      <w:r>
        <w:separator/>
      </w:r>
    </w:p>
  </w:endnote>
  <w:endnote w:type="continuationSeparator" w:id="0">
    <w:p w:rsidR="00CF3263" w:rsidRDefault="00CF3263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1D6C4A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11091/024</w:t>
          </w:r>
        </w:p>
      </w:tc>
      <w:tc>
        <w:tcPr>
          <w:tcW w:w="720" w:type="dxa"/>
        </w:tcPr>
        <w:p w:rsidR="00481C22" w:rsidRPr="00C31869" w:rsidRDefault="00481C22" w:rsidP="00C31869">
          <w:pPr>
            <w:jc w:val="center"/>
            <w:rPr>
              <w:sz w:val="20"/>
              <w:szCs w:val="20"/>
            </w:rPr>
          </w:pPr>
          <w:bookmarkStart w:id="36" w:name="kolontitul2"/>
          <w:bookmarkEnd w:id="36"/>
        </w:p>
      </w:tc>
      <w:tc>
        <w:tcPr>
          <w:tcW w:w="4423" w:type="dxa"/>
        </w:tcPr>
        <w:p w:rsidR="00481C22" w:rsidRPr="00C31869" w:rsidRDefault="00481C22" w:rsidP="00C31869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="003F0788"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="003F0788" w:rsidRPr="00C31869">
            <w:rPr>
              <w:rStyle w:val="ad"/>
              <w:sz w:val="20"/>
              <w:szCs w:val="20"/>
            </w:rPr>
            <w:fldChar w:fldCharType="separate"/>
          </w:r>
          <w:r w:rsidR="001D6C4A">
            <w:rPr>
              <w:rStyle w:val="ad"/>
              <w:noProof/>
              <w:sz w:val="20"/>
              <w:szCs w:val="20"/>
            </w:rPr>
            <w:t>1</w:t>
          </w:r>
          <w:r w:rsidR="003F0788"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1D6C4A" w:rsidRPr="001D6C4A">
              <w:rPr>
                <w:rStyle w:val="ad"/>
                <w:noProof/>
                <w:sz w:val="20"/>
              </w:rPr>
              <w:t>3</w:t>
            </w:r>
          </w:fldSimple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3263" w:rsidRDefault="00CF3263" w:rsidP="0076042D">
      <w:pPr>
        <w:pStyle w:val="a9"/>
      </w:pPr>
      <w:r>
        <w:separator/>
      </w:r>
    </w:p>
  </w:footnote>
  <w:footnote w:type="continuationSeparator" w:id="0">
    <w:p w:rsidR="00CF3263" w:rsidRDefault="00CF3263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ttachedTemplate r:id="rId1"/>
  <w:stylePaneFormatFilter w:val="3F01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Поликлиника - Административно-хозяйственный персонал"/>
    <w:docVar w:name="class" w:val=" не определен "/>
    <w:docVar w:name="close_doc_flag" w:val="0"/>
    <w:docVar w:name="co_classes" w:val="   "/>
    <w:docVar w:name="codeok" w:val=" 16199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tks_info" w:val="   Тарифно-квалификационные характеристики по общеотраслевым профессиям рабочих, утв. постановлением Министерства труда Российской Федерации от 10 ноября 1992 г. N 31 (в ред. Постановлений Минтруда РФ от 15.01.1993 N 3, от 28.01.1993 N 10, от 05.02.1993 N 17, от 03.03.1993 N 43, от 05.04.1993 N 74, от 05.04.1993 N 75, от 12.07.1993 N 134, от 04.11.1993 N 168, от 28.12.1994 N 88, от 31.01.1997 N 5, от 04.02.1997 N 7, от 01.06.1998 N 19, от 12.08.1998 N 33, от 04.08.2000 N 56, Приказов Минздравсоцразвития РФ от 24.10.2005 N 648, от 24.11.2008 N 665, с изм., внесенными Постановлением Минтруда РФ от 16.07.2003 N 54)"/>
    <w:docVar w:name="fac_name" w:val="Карта АРМ"/>
    <w:docVar w:name="fac_name2" w:val="Карта"/>
    <w:docVar w:name="facid" w:val="20"/>
    <w:docVar w:name="fact_adr" w:val="   "/>
    <w:docVar w:name="fill_date" w:val="24.11.2016"/>
    <w:docVar w:name="gig_kut" w:val="2"/>
    <w:docVar w:name="hlp" w:val="3"/>
    <w:docVar w:name="izm_date" w:val="24.11.2016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11091/024 "/>
    <w:docVar w:name="oborud" w:val=" ПЭВМ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egim" w:val="Рекомендуемые режимы труда и отдыха: в соответствии с графиком работы организации"/>
    <w:docVar w:name="rm_guid" w:val="249714EE6CBE404E89F16EC155B53450"/>
    <w:docVar w:name="rm_id" w:val="155"/>
    <w:docVar w:name="rm_name" w:val="                                          "/>
    <w:docVar w:name="rm_number" w:val=" 11091/024 "/>
    <w:docVar w:name="s_050" w:val="1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да (Допуск инвалидов к выполнению работ осуществляется по медицинским показаниям в строгом соответствии с картой ИПР (индивидуальной программой реабилитации инвалида, выдаваемой Федеральными Государственными Учреждениями медико-социальной экспертизы).);_x0009_   _x000B_ 2. Рекомендуемые режимы труда и отдыха: в соответствии с графиком работы организации;_x0009_   "/>
    <w:docVar w:name="s040_1" w:val="Да"/>
    <w:docVar w:name="s040_2" w:val="Да"/>
    <w:docVar w:name="s040_3" w:val="Да"/>
    <w:docVar w:name="s040_4" w:val="Нет"/>
    <w:docVar w:name="s040_5" w:val="Нет"/>
    <w:docVar w:name="s040_6" w:val="Нет"/>
    <w:docVar w:name="s040_7" w:val="Да"/>
    <w:docVar w:name="sign_date" w:val="   "/>
    <w:docVar w:name="struct_info" w:val="    "/>
    <w:docVar w:name="template" w:val="karta_prg_sout.dot"/>
    <w:docVar w:name="timesmena" w:val="432"/>
    <w:docVar w:name="tools" w:val=" Отсутствуют "/>
    <w:docVar w:name="trud_measures" w:val="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да (Допуск инвалидов к выполнению работ осуществляется по медицинским показаниям в строгом соответствии с картой ИПР (индивидуальной программой реабилитации инвалида, выдаваемой Федеральными Государственными Учреждениями медико-социальной экспертизы).)"/>
    <w:docVar w:name="version" w:val="51"/>
  </w:docVars>
  <w:rsids>
    <w:rsidRoot w:val="00CE3E14"/>
    <w:rsid w:val="000024F1"/>
    <w:rsid w:val="00025683"/>
    <w:rsid w:val="00046815"/>
    <w:rsid w:val="0005566C"/>
    <w:rsid w:val="000860ED"/>
    <w:rsid w:val="000905BE"/>
    <w:rsid w:val="000D1F5B"/>
    <w:rsid w:val="00110025"/>
    <w:rsid w:val="001429B1"/>
    <w:rsid w:val="00145419"/>
    <w:rsid w:val="001456F8"/>
    <w:rsid w:val="0015635F"/>
    <w:rsid w:val="001607C8"/>
    <w:rsid w:val="001D6C4A"/>
    <w:rsid w:val="001F4D8D"/>
    <w:rsid w:val="00232C8F"/>
    <w:rsid w:val="00234932"/>
    <w:rsid w:val="00244615"/>
    <w:rsid w:val="002A0605"/>
    <w:rsid w:val="002B45A1"/>
    <w:rsid w:val="002E55C6"/>
    <w:rsid w:val="00305B2F"/>
    <w:rsid w:val="00367816"/>
    <w:rsid w:val="003876C3"/>
    <w:rsid w:val="003947ED"/>
    <w:rsid w:val="003C24DB"/>
    <w:rsid w:val="003C5C39"/>
    <w:rsid w:val="003F0788"/>
    <w:rsid w:val="0040104A"/>
    <w:rsid w:val="00402CAC"/>
    <w:rsid w:val="00444410"/>
    <w:rsid w:val="00481C22"/>
    <w:rsid w:val="004A47AD"/>
    <w:rsid w:val="004C4DB2"/>
    <w:rsid w:val="004E51DC"/>
    <w:rsid w:val="004E5FB2"/>
    <w:rsid w:val="00510595"/>
    <w:rsid w:val="00563E94"/>
    <w:rsid w:val="00576095"/>
    <w:rsid w:val="005A3A36"/>
    <w:rsid w:val="005B466C"/>
    <w:rsid w:val="005B7FE8"/>
    <w:rsid w:val="005C0A9A"/>
    <w:rsid w:val="005F6B08"/>
    <w:rsid w:val="0069682B"/>
    <w:rsid w:val="006C28B3"/>
    <w:rsid w:val="007049EB"/>
    <w:rsid w:val="00710271"/>
    <w:rsid w:val="00717C9F"/>
    <w:rsid w:val="00745D40"/>
    <w:rsid w:val="007462E1"/>
    <w:rsid w:val="0076042D"/>
    <w:rsid w:val="007657D5"/>
    <w:rsid w:val="00776AA2"/>
    <w:rsid w:val="007A4C5E"/>
    <w:rsid w:val="007D1852"/>
    <w:rsid w:val="007D2CEA"/>
    <w:rsid w:val="00835248"/>
    <w:rsid w:val="00883461"/>
    <w:rsid w:val="008E68DE"/>
    <w:rsid w:val="008E70C1"/>
    <w:rsid w:val="0090588D"/>
    <w:rsid w:val="0092778A"/>
    <w:rsid w:val="00967790"/>
    <w:rsid w:val="0098630F"/>
    <w:rsid w:val="00A100AB"/>
    <w:rsid w:val="00A12349"/>
    <w:rsid w:val="00A7346C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A5029"/>
    <w:rsid w:val="00BC2F3C"/>
    <w:rsid w:val="00C02721"/>
    <w:rsid w:val="00C03F4A"/>
    <w:rsid w:val="00C31869"/>
    <w:rsid w:val="00CE3307"/>
    <w:rsid w:val="00CE3E14"/>
    <w:rsid w:val="00CF3263"/>
    <w:rsid w:val="00D76DF8"/>
    <w:rsid w:val="00DB1272"/>
    <w:rsid w:val="00DB5302"/>
    <w:rsid w:val="00DD6B1F"/>
    <w:rsid w:val="00E124F4"/>
    <w:rsid w:val="00E36337"/>
    <w:rsid w:val="00E43EDA"/>
    <w:rsid w:val="00EB72AD"/>
    <w:rsid w:val="00EC37A1"/>
    <w:rsid w:val="00EF07A3"/>
    <w:rsid w:val="00EF3DC4"/>
    <w:rsid w:val="00F31AF6"/>
    <w:rsid w:val="00F76072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karta_prg_sout.dot</Template>
  <TotalTime>1</TotalTime>
  <Pages>3</Pages>
  <Words>885</Words>
  <Characters>5045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2016-11-24T11:08:00Z</dcterms:created>
  <dcterms:modified xsi:type="dcterms:W3CDTF">2016-11-25T06:23:00Z</dcterms:modified>
</cp:coreProperties>
</file>